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Middlesbrough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Middlesbrough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Middlesbrough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Middlesbrough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Middlesbrough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Middlesbrough are estimated to have a score of 1-2 on the PGSI (low-risk gambling), whilst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45.2% </w:t>
      </w:r>
      <w:r w:rsidRPr="004747BF">
        <w:rPr>
          <w:rFonts w:ascii="Libre Franklin Light" w:eastAsia="Times New Roman" w:hAnsi="Libre Franklin Light" w:cs="Calibri Light"/>
        </w:rPr>
        <w:t xml:space="preserve">of those respondents classified as PGSI 8+ in Middlesbrough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Middlesbrough is estimated to be </w:t>
      </w:r>
      <w:r w:rsidRPr="00773DF7">
        <w:rPr>
          <w:rFonts w:ascii="Libre Franklin Light" w:eastAsia="Times New Roman" w:hAnsi="Libre Franklin Light" w:cs="Calibri Light"/>
          <w:b/>
          <w:bCs/>
          <w:color w:val="C45911" w:themeColor="accent2" w:themeShade="BF"/>
        </w:rPr>
        <w:t xml:space="preserve">£3,224,516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Middlesbrough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Middlesbrough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Middlesbrough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Middlesbrough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dlesbrou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Middlesbrough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dlesbrou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Middlesbrough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Middlesbrough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dlesbrou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Middlesbrough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Middlesbrough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Middlesbrough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Middlesbrough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Middlesbrough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Middlesbrough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£3,224,516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Middlesbrough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£52,522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£1,086,186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£77,811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£21,884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£40,121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£1,945,992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£3,224,516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Middlesbrough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Middlesbrough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Middlesbrough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Middlesbrough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Middlesbrough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Middlesbrough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Middlesbrough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Middlesbrough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Middlesbrough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Middlesbrough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Middlesbrough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Middlesbrough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275F195-22B0-4D56-B7AD-E1CF827EC85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